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C5D6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Edward KYNGDON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DEB8772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B7FF0D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C05902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account as receiver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Hoyge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Saltash,</w:t>
      </w:r>
    </w:p>
    <w:p w14:paraId="2E237FEA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Cornwall.</w:t>
      </w:r>
    </w:p>
    <w:p w14:paraId="22EEF3D9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0D9C61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351931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14527A" w14:textId="77777777" w:rsidR="007B45D1" w:rsidRDefault="007B45D1" w:rsidP="007B45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May 2021</w:t>
      </w:r>
    </w:p>
    <w:p w14:paraId="79D510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DD6A7" w14:textId="77777777" w:rsidR="007B45D1" w:rsidRDefault="007B45D1" w:rsidP="009139A6">
      <w:r>
        <w:separator/>
      </w:r>
    </w:p>
  </w:endnote>
  <w:endnote w:type="continuationSeparator" w:id="0">
    <w:p w14:paraId="6480EE0A" w14:textId="77777777" w:rsidR="007B45D1" w:rsidRDefault="007B45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B86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65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D4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7544C" w14:textId="77777777" w:rsidR="007B45D1" w:rsidRDefault="007B45D1" w:rsidP="009139A6">
      <w:r>
        <w:separator/>
      </w:r>
    </w:p>
  </w:footnote>
  <w:footnote w:type="continuationSeparator" w:id="0">
    <w:p w14:paraId="3CB87647" w14:textId="77777777" w:rsidR="007B45D1" w:rsidRDefault="007B45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3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FF0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77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D1"/>
    <w:rsid w:val="000666E0"/>
    <w:rsid w:val="002510B7"/>
    <w:rsid w:val="005C130B"/>
    <w:rsid w:val="007B45D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1DCE2"/>
  <w15:chartTrackingRefBased/>
  <w15:docId w15:val="{ED96F2A2-4475-4EDD-91A0-5BB3B1AC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4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2021-06-30T19:30:00Z</dcterms:created>
  <dcterms:modified xsi:type="dcterms:W3CDTF">2021-06-30T19:31:00Z</dcterms:modified>
</cp:coreProperties>
</file>